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5D4B9" w14:textId="77777777" w:rsidR="00CF2A45" w:rsidRDefault="00CF2A45" w:rsidP="00CF2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RAYNALD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7CCE91DF" w14:textId="77777777" w:rsidR="00CF2A45" w:rsidRDefault="00CF2A45" w:rsidP="00CF2A45">
      <w:pPr>
        <w:pStyle w:val="NoSpacing"/>
        <w:rPr>
          <w:rFonts w:cs="Times New Roman"/>
          <w:szCs w:val="24"/>
        </w:rPr>
      </w:pPr>
    </w:p>
    <w:p w14:paraId="1BBF21F5" w14:textId="77777777" w:rsidR="00CF2A45" w:rsidRDefault="00CF2A45" w:rsidP="00CF2A45">
      <w:pPr>
        <w:pStyle w:val="NoSpacing"/>
        <w:rPr>
          <w:rFonts w:cs="Times New Roman"/>
          <w:szCs w:val="24"/>
        </w:rPr>
      </w:pPr>
    </w:p>
    <w:p w14:paraId="0E8676EB" w14:textId="77777777" w:rsidR="00CF2A45" w:rsidRDefault="00CF2A45" w:rsidP="00CF2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Feb.1433</w:t>
      </w:r>
      <w:r>
        <w:rPr>
          <w:rFonts w:cs="Times New Roman"/>
          <w:szCs w:val="24"/>
        </w:rPr>
        <w:tab/>
        <w:t xml:space="preserve">Alice Fowler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 made him a joint executor of her Will.</w:t>
      </w:r>
    </w:p>
    <w:p w14:paraId="578CD0B7" w14:textId="77777777" w:rsidR="00CF2A45" w:rsidRDefault="00CF2A45" w:rsidP="00CF2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p.384)</w:t>
      </w:r>
    </w:p>
    <w:p w14:paraId="502FD0ED" w14:textId="77777777" w:rsidR="00CF2A45" w:rsidRDefault="00CF2A45" w:rsidP="00CF2A45">
      <w:pPr>
        <w:pStyle w:val="NoSpacing"/>
        <w:rPr>
          <w:rFonts w:cs="Times New Roman"/>
          <w:szCs w:val="24"/>
        </w:rPr>
      </w:pPr>
    </w:p>
    <w:p w14:paraId="556EE2C5" w14:textId="77777777" w:rsidR="00CF2A45" w:rsidRDefault="00CF2A45" w:rsidP="00CF2A45">
      <w:pPr>
        <w:pStyle w:val="NoSpacing"/>
        <w:rPr>
          <w:rFonts w:cs="Times New Roman"/>
          <w:szCs w:val="24"/>
        </w:rPr>
      </w:pPr>
    </w:p>
    <w:p w14:paraId="19FE9522" w14:textId="77777777" w:rsidR="00CF2A45" w:rsidRDefault="00CF2A45" w:rsidP="00CF2A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July 2023</w:t>
      </w:r>
    </w:p>
    <w:p w14:paraId="6DF5A5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45BFB" w14:textId="77777777" w:rsidR="00CF2A45" w:rsidRDefault="00CF2A45" w:rsidP="009139A6">
      <w:r>
        <w:separator/>
      </w:r>
    </w:p>
  </w:endnote>
  <w:endnote w:type="continuationSeparator" w:id="0">
    <w:p w14:paraId="4E2CBE18" w14:textId="77777777" w:rsidR="00CF2A45" w:rsidRDefault="00CF2A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4D2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611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0B5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80476" w14:textId="77777777" w:rsidR="00CF2A45" w:rsidRDefault="00CF2A45" w:rsidP="009139A6">
      <w:r>
        <w:separator/>
      </w:r>
    </w:p>
  </w:footnote>
  <w:footnote w:type="continuationSeparator" w:id="0">
    <w:p w14:paraId="1960A09B" w14:textId="77777777" w:rsidR="00CF2A45" w:rsidRDefault="00CF2A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A72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C7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121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4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F2A4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EA310"/>
  <w15:chartTrackingRefBased/>
  <w15:docId w15:val="{644D9CFA-D906-4658-AB03-9C6394C26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2023-07-01T19:32:00Z</dcterms:created>
  <dcterms:modified xsi:type="dcterms:W3CDTF">2023-07-01T19:33:00Z</dcterms:modified>
</cp:coreProperties>
</file>